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08B6A" w14:textId="77777777" w:rsidR="00F318E0" w:rsidRDefault="00F318E0" w:rsidP="00F318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BYSSHOP</w:t>
      </w:r>
      <w:r>
        <w:rPr>
          <w:rFonts w:cs="Times New Roman"/>
          <w:szCs w:val="24"/>
        </w:rPr>
        <w:t xml:space="preserve">       (fl.1438)</w:t>
      </w:r>
    </w:p>
    <w:p w14:paraId="65811CB3" w14:textId="77777777" w:rsidR="00F318E0" w:rsidRDefault="00F318E0" w:rsidP="00F318E0">
      <w:pPr>
        <w:pStyle w:val="NoSpacing"/>
        <w:rPr>
          <w:rFonts w:cs="Times New Roman"/>
          <w:szCs w:val="24"/>
        </w:rPr>
      </w:pPr>
    </w:p>
    <w:p w14:paraId="2536EBE6" w14:textId="77777777" w:rsidR="00F318E0" w:rsidRDefault="00F318E0" w:rsidP="00F318E0">
      <w:pPr>
        <w:pStyle w:val="NoSpacing"/>
        <w:rPr>
          <w:rFonts w:cs="Times New Roman"/>
          <w:szCs w:val="24"/>
        </w:rPr>
      </w:pPr>
    </w:p>
    <w:p w14:paraId="4704AD79" w14:textId="77777777" w:rsidR="00F318E0" w:rsidRDefault="00F318E0" w:rsidP="00F318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Mar.1438</w:t>
      </w:r>
      <w:r>
        <w:rPr>
          <w:rFonts w:cs="Times New Roman"/>
          <w:szCs w:val="24"/>
        </w:rPr>
        <w:tab/>
        <w:t>He was a juror on the inquisition post mortem held in Exeter into lands</w:t>
      </w:r>
    </w:p>
    <w:p w14:paraId="197FC969" w14:textId="77777777" w:rsidR="00F318E0" w:rsidRDefault="00F318E0" w:rsidP="00F318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John Chechester(q.v.).</w:t>
      </w:r>
    </w:p>
    <w:p w14:paraId="565E7B70" w14:textId="77777777" w:rsidR="00F318E0" w:rsidRDefault="00F318E0" w:rsidP="00F318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1761F7">
          <w:rPr>
            <w:rStyle w:val="Hyperlink"/>
            <w:rFonts w:cs="Times New Roman"/>
            <w:szCs w:val="24"/>
          </w:rPr>
          <w:t>www.inquisitionspostmortem.ac.uk</w:t>
        </w:r>
      </w:hyperlink>
      <w:r>
        <w:rPr>
          <w:rFonts w:cs="Times New Roman"/>
          <w:szCs w:val="24"/>
        </w:rPr>
        <w:t xml:space="preserve">    eCIPM 25-103)</w:t>
      </w:r>
    </w:p>
    <w:p w14:paraId="48D9EE7F" w14:textId="77777777" w:rsidR="00200B13" w:rsidRDefault="00200B13" w:rsidP="00200B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Oct.1438</w:t>
      </w:r>
      <w:r>
        <w:rPr>
          <w:rFonts w:cs="Times New Roman"/>
          <w:szCs w:val="24"/>
        </w:rPr>
        <w:tab/>
        <w:t>He was a juror on the inquisition post mortem held in Exeter into lands</w:t>
      </w:r>
    </w:p>
    <w:p w14:paraId="6B9F483D" w14:textId="77777777" w:rsidR="00200B13" w:rsidRDefault="00200B13" w:rsidP="00200B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John Saymore of Pery(q.v.).</w:t>
      </w:r>
    </w:p>
    <w:p w14:paraId="58A33EA6" w14:textId="77777777" w:rsidR="00200B13" w:rsidRDefault="00200B13" w:rsidP="00200B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24180E">
          <w:rPr>
            <w:rStyle w:val="Hyperlink"/>
            <w:rFonts w:cs="Times New Roman"/>
            <w:szCs w:val="24"/>
          </w:rPr>
          <w:t>https://inquisitionspostmortem.ac.uk/view/inquisition/25-224/</w:t>
        </w:r>
      </w:hyperlink>
      <w:r>
        <w:rPr>
          <w:rFonts w:cs="Times New Roman"/>
          <w:szCs w:val="24"/>
        </w:rPr>
        <w:t xml:space="preserve"> )</w:t>
      </w:r>
    </w:p>
    <w:p w14:paraId="2035BE80" w14:textId="77777777" w:rsidR="00200B13" w:rsidRDefault="00200B13" w:rsidP="00F318E0">
      <w:pPr>
        <w:pStyle w:val="NoSpacing"/>
        <w:rPr>
          <w:rFonts w:cs="Times New Roman"/>
          <w:szCs w:val="24"/>
        </w:rPr>
      </w:pPr>
    </w:p>
    <w:p w14:paraId="01B25DAB" w14:textId="77777777" w:rsidR="00F318E0" w:rsidRDefault="00F318E0" w:rsidP="00F318E0">
      <w:pPr>
        <w:pStyle w:val="NoSpacing"/>
        <w:rPr>
          <w:rFonts w:cs="Times New Roman"/>
          <w:szCs w:val="24"/>
        </w:rPr>
      </w:pPr>
    </w:p>
    <w:p w14:paraId="32C024C4" w14:textId="77777777" w:rsidR="00F318E0" w:rsidRDefault="00F318E0" w:rsidP="00F318E0">
      <w:pPr>
        <w:pStyle w:val="NoSpacing"/>
        <w:rPr>
          <w:rFonts w:cs="Times New Roman"/>
          <w:szCs w:val="24"/>
        </w:rPr>
      </w:pPr>
    </w:p>
    <w:p w14:paraId="104F3D2A" w14:textId="77777777" w:rsidR="00F318E0" w:rsidRDefault="00F318E0" w:rsidP="00F318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2023</w:t>
      </w:r>
    </w:p>
    <w:p w14:paraId="3C931AF4" w14:textId="07319870" w:rsidR="00200B13" w:rsidRDefault="00200B13" w:rsidP="00F318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September 2024</w:t>
      </w:r>
    </w:p>
    <w:p w14:paraId="2FD1E7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45A45" w14:textId="77777777" w:rsidR="00F318E0" w:rsidRDefault="00F318E0" w:rsidP="009139A6">
      <w:r>
        <w:separator/>
      </w:r>
    </w:p>
  </w:endnote>
  <w:endnote w:type="continuationSeparator" w:id="0">
    <w:p w14:paraId="69F06135" w14:textId="77777777" w:rsidR="00F318E0" w:rsidRDefault="00F318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663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AEE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465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8D8DC" w14:textId="77777777" w:rsidR="00F318E0" w:rsidRDefault="00F318E0" w:rsidP="009139A6">
      <w:r>
        <w:separator/>
      </w:r>
    </w:p>
  </w:footnote>
  <w:footnote w:type="continuationSeparator" w:id="0">
    <w:p w14:paraId="29DED5FB" w14:textId="77777777" w:rsidR="00F318E0" w:rsidRDefault="00F318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DA1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531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20D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8E0"/>
    <w:rsid w:val="000666E0"/>
    <w:rsid w:val="000F540B"/>
    <w:rsid w:val="00200B1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18E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C38A7"/>
  <w15:chartTrackingRefBased/>
  <w15:docId w15:val="{0E2ACE34-14D8-4C01-A7D1-12269BC19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18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inquisitionspostmortem.ac.uk/view/inquisition/25-224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2023-10-25T15:25:00Z</dcterms:created>
  <dcterms:modified xsi:type="dcterms:W3CDTF">2024-09-30T08:36:00Z</dcterms:modified>
</cp:coreProperties>
</file>